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D0A07" w14:textId="1D351D93" w:rsidR="002201D7" w:rsidRPr="006C2E80" w:rsidRDefault="002201D7" w:rsidP="002201D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9731AD">
        <w:rPr>
          <w:sz w:val="24"/>
          <w:szCs w:val="24"/>
        </w:rPr>
        <w:t>C3-</w:t>
      </w:r>
      <w:r w:rsidR="00A31C10" w:rsidRPr="009731AD">
        <w:rPr>
          <w:sz w:val="24"/>
          <w:szCs w:val="24"/>
        </w:rPr>
        <w:t>230</w:t>
      </w:r>
      <w:r w:rsidR="00EA2107">
        <w:rPr>
          <w:sz w:val="24"/>
          <w:szCs w:val="24"/>
        </w:rPr>
        <w:t>622</w:t>
      </w:r>
    </w:p>
    <w:p w14:paraId="00B68BD5" w14:textId="305B3A0E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A31C10">
        <w:rPr>
          <w:sz w:val="24"/>
          <w:szCs w:val="24"/>
        </w:rPr>
        <w:tab/>
        <w:t xml:space="preserve">(is revision of </w:t>
      </w:r>
      <w:r w:rsidR="00A31C10" w:rsidRPr="009731AD">
        <w:rPr>
          <w:sz w:val="24"/>
          <w:szCs w:val="24"/>
        </w:rPr>
        <w:t>C3-230079</w:t>
      </w:r>
      <w:r w:rsidR="00A31C10">
        <w:rPr>
          <w:sz w:val="24"/>
          <w:szCs w:val="24"/>
        </w:rPr>
        <w:t>)</w:t>
      </w:r>
    </w:p>
    <w:p w14:paraId="761F2352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A1C333A" w14:textId="19BC5EB4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AA6BDE">
        <w:rPr>
          <w:sz w:val="24"/>
          <w:szCs w:val="24"/>
        </w:rPr>
        <w:t>C4-</w:t>
      </w:r>
      <w:r w:rsidR="00A31C10" w:rsidRPr="00AA6BDE">
        <w:rPr>
          <w:sz w:val="24"/>
          <w:szCs w:val="24"/>
        </w:rPr>
        <w:t>230</w:t>
      </w:r>
      <w:r w:rsidR="00A31C10">
        <w:rPr>
          <w:sz w:val="24"/>
          <w:szCs w:val="24"/>
        </w:rPr>
        <w:t>498</w:t>
      </w:r>
    </w:p>
    <w:p w14:paraId="66E5FA3B" w14:textId="51FB3720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A31C10">
        <w:rPr>
          <w:sz w:val="24"/>
          <w:szCs w:val="24"/>
        </w:rPr>
        <w:tab/>
        <w:t xml:space="preserve">(is revision of </w:t>
      </w:r>
      <w:r w:rsidR="00A31C10" w:rsidRPr="00AA6BDE">
        <w:rPr>
          <w:sz w:val="24"/>
          <w:szCs w:val="24"/>
        </w:rPr>
        <w:t>C4-230438</w:t>
      </w:r>
      <w:r w:rsidR="00A31C10">
        <w:rPr>
          <w:sz w:val="24"/>
          <w:szCs w:val="24"/>
        </w:rPr>
        <w:t>)</w:t>
      </w:r>
    </w:p>
    <w:p w14:paraId="1FBD9230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4C9F4D8F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7FB858B6" w14:textId="29DD65C4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215848" w:rsidRPr="00215848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XR and media services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370EB259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60E5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B51A581" w:rsidR="005A09B5" w:rsidRDefault="000E745F">
      <w:pPr>
        <w:pStyle w:val="Heading8"/>
      </w:pPr>
      <w:r>
        <w:t xml:space="preserve">Title: </w:t>
      </w:r>
      <w:bookmarkStart w:id="1" w:name="OLE_LINK3"/>
      <w:r w:rsidR="00907A70" w:rsidRPr="00907A70">
        <w:t>New WID on Architecture Enhancements for XR and media services</w:t>
      </w:r>
    </w:p>
    <w:bookmarkEnd w:id="1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2" w:name="_Hlk29478144"/>
            <w:bookmarkStart w:id="3" w:name="_Hlk13214352"/>
            <w:r>
              <w:t xml:space="preserve">Feasibility Study </w:t>
            </w:r>
            <w:bookmarkEnd w:id="2"/>
            <w:bookmarkEnd w:id="3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round-trip(RT)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round-trip(RT)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230553E1" w:rsidR="008C2BCC" w:rsidRPr="008C2BCC" w:rsidRDefault="008C2BCC" w:rsidP="008C2BCC">
      <w:pPr>
        <w:pStyle w:val="B2"/>
        <w:rPr>
          <w:rFonts w:eastAsia="Yu Mincho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ListParagraph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r w:rsidR="00BF1AC0" w:rsidRPr="007C4837">
        <w:t>itter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r>
        <w:rPr>
          <w:bCs/>
        </w:rPr>
        <w:t xml:space="preserve">pdate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>otential 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8C2BC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8C2BCC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8C2BCC" w:rsidRPr="00541E4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8C176F">
              <w:rPr>
                <w:lang w:eastAsia="zh-CN"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8C2BCC" w:rsidRPr="00541E4C" w:rsidRDefault="00B91E8E" w:rsidP="00B91E8E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Potential i</w:t>
            </w:r>
            <w:r w:rsidR="008C2BCC">
              <w:rPr>
                <w:rFonts w:eastAsia="Yu Mincho"/>
              </w:rPr>
              <w:t xml:space="preserve">mpacts on GTP-U header on </w:t>
            </w:r>
            <w:r w:rsidR="008C2BCC"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539DA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C539DA" w:rsidRDefault="00C539DA" w:rsidP="00C539DA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C539DA" w:rsidRPr="00E34033" w:rsidRDefault="00C539DA" w:rsidP="00C539DA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C539DA" w:rsidRPr="00E34033" w:rsidRDefault="00C539DA" w:rsidP="00C539DA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C539DA" w:rsidRDefault="00C539DA" w:rsidP="00C539DA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C539DA" w:rsidRPr="00E34033" w:rsidRDefault="00C539DA" w:rsidP="00C539DA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C539DA" w:rsidRDefault="00C539DA" w:rsidP="00C539DA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C539DA" w:rsidRDefault="00C539DA" w:rsidP="00C539D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 w:rsidR="00C539DA"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5FE5" w14:textId="77777777" w:rsidR="00700CE7" w:rsidRDefault="00700CE7">
      <w:pPr>
        <w:spacing w:after="0"/>
      </w:pPr>
      <w:r>
        <w:separator/>
      </w:r>
    </w:p>
  </w:endnote>
  <w:endnote w:type="continuationSeparator" w:id="0">
    <w:p w14:paraId="33163DBD" w14:textId="77777777" w:rsidR="00700CE7" w:rsidRDefault="00700C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C145" w14:textId="77777777" w:rsidR="00700CE7" w:rsidRDefault="00700CE7">
      <w:pPr>
        <w:spacing w:after="0"/>
      </w:pPr>
      <w:r>
        <w:separator/>
      </w:r>
    </w:p>
  </w:footnote>
  <w:footnote w:type="continuationSeparator" w:id="0">
    <w:p w14:paraId="684539F2" w14:textId="77777777" w:rsidR="00700CE7" w:rsidRDefault="00700C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C50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04B5"/>
    <w:rsid w:val="00700CE7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1F7B"/>
    <w:rsid w:val="00FD3A4E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rsid w:val="00A2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Zhenning-rev6-Kenichi</cp:lastModifiedBy>
  <cp:revision>2</cp:revision>
  <cp:lastPrinted>2000-02-29T11:31:00Z</cp:lastPrinted>
  <dcterms:created xsi:type="dcterms:W3CDTF">2023-03-03T06:50:00Z</dcterms:created>
  <dcterms:modified xsi:type="dcterms:W3CDTF">2023-03-03T06:50:00Z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